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D91BB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11091/038-1А (11091/038)-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7D6B1B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7D6B1B" w:rsidRPr="007D6B1B">
          <w:rPr>
            <w:bCs/>
          </w:rPr>
          <w:t>24</w:t>
        </w:r>
        <w:r w:rsidR="007D6B1B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D91BB3" w:rsidRPr="00D91BB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D91BB3" w:rsidRPr="00D91BB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D91BB3" w:rsidRPr="00D91BB3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D91BB3" w:rsidRPr="00D91BB3">
          <w:rPr>
            <w:u w:val="single"/>
          </w:rPr>
          <w:t xml:space="preserve"> 11091/038-1А </w:t>
        </w:r>
        <w:r w:rsidR="00D91BB3">
          <w:t xml:space="preserve">(11091/038)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D91BB3" w:rsidRPr="00D91BB3">
          <w:rPr>
            <w:rStyle w:val="aa"/>
          </w:rPr>
          <w:t xml:space="preserve"> Заведующий хозяйством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D91BB3" w:rsidRPr="00D91BB3">
          <w:rPr>
            <w:rStyle w:val="aa"/>
          </w:rPr>
          <w:t xml:space="preserve"> 22181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D91BB3" w:rsidRPr="00D91BB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D6B1B" w:rsidRPr="001D5852" w:rsidTr="00F912F0">
        <w:trPr>
          <w:jc w:val="center"/>
        </w:trPr>
        <w:tc>
          <w:tcPr>
            <w:tcW w:w="4678" w:type="dxa"/>
            <w:vAlign w:val="center"/>
          </w:tcPr>
          <w:p w:rsidR="007D6B1B" w:rsidRPr="001D5852" w:rsidRDefault="007D6B1B" w:rsidP="007D6B1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6B1B" w:rsidRPr="007D6B1B" w:rsidRDefault="00111A9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D6B1B" w:rsidRPr="007D6B1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(08) пульсметр + люксметр;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(02) люксметр + яркомер;</w:t>
      </w:r>
    </w:p>
    <w:p w:rsidR="007D6B1B" w:rsidRPr="007D6B1B" w:rsidRDefault="007D6B1B" w:rsidP="00AD14A4">
      <w:r w:rsidRPr="007D6B1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D6B1B" w:rsidP="00AD14A4">
      <w:r w:rsidRPr="007D6B1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11A9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Pr="001D5852" w:rsidRDefault="007D6B1B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2.</w:t>
            </w:r>
            <w:r w:rsidR="0071504E">
              <w:t>2</w:t>
            </w:r>
          </w:p>
        </w:tc>
        <w:tc>
          <w:tcPr>
            <w:tcW w:w="1828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0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Default="007D6B1B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7D6B1B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2.</w:t>
            </w:r>
            <w:r w:rsidR="0071504E">
              <w:t>2</w:t>
            </w:r>
          </w:p>
        </w:tc>
        <w:tc>
          <w:tcPr>
            <w:tcW w:w="1828" w:type="dxa"/>
            <w:vAlign w:val="center"/>
          </w:tcPr>
          <w:p w:rsidR="007D6B1B" w:rsidRDefault="007D6B1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lastRenderedPageBreak/>
              <w:t>3</w:t>
            </w:r>
            <w:r w:rsidR="00987557">
              <w:t>54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  <w:r>
              <w:t>3</w:t>
            </w:r>
            <w:r w:rsidR="0071504E">
              <w:t>5</w:t>
            </w:r>
            <w:r w:rsidR="00987557">
              <w:t>9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D6B1B" w:rsidRPr="007D6B1B">
          <w:rPr>
            <w:bCs/>
          </w:rPr>
          <w:t>-</w:t>
        </w:r>
        <w:r w:rsidR="007D6B1B" w:rsidRPr="007D6B1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D6B1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Митяева Ольга Александровна</w:t>
            </w:r>
          </w:p>
        </w:tc>
      </w:tr>
      <w:tr w:rsidR="00AA46ED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Лукичев Дмитрий Олегович</w:t>
            </w:r>
          </w:p>
        </w:tc>
      </w:tr>
      <w:tr w:rsidR="00250DF5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B1B" w:rsidRDefault="007D6B1B" w:rsidP="0076042D">
      <w:pPr>
        <w:pStyle w:val="a9"/>
      </w:pPr>
      <w:r>
        <w:separator/>
      </w:r>
    </w:p>
  </w:endnote>
  <w:endnote w:type="continuationSeparator" w:id="0">
    <w:p w:rsidR="007D6B1B" w:rsidRDefault="007D6B1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91BB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11091/038-1А (11091/038)-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11A9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11A91" w:rsidRPr="00F912F0">
            <w:rPr>
              <w:rStyle w:val="ad"/>
              <w:sz w:val="20"/>
              <w:szCs w:val="20"/>
            </w:rPr>
            <w:fldChar w:fldCharType="separate"/>
          </w:r>
          <w:r w:rsidR="00D91BB3">
            <w:rPr>
              <w:rStyle w:val="ad"/>
              <w:noProof/>
              <w:sz w:val="20"/>
              <w:szCs w:val="20"/>
            </w:rPr>
            <w:t>1</w:t>
          </w:r>
          <w:r w:rsidR="00111A9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91BB3" w:rsidRPr="00D91BB3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B1B" w:rsidRDefault="007D6B1B" w:rsidP="0076042D">
      <w:pPr>
        <w:pStyle w:val="a9"/>
      </w:pPr>
      <w:r>
        <w:separator/>
      </w:r>
    </w:p>
  </w:footnote>
  <w:footnote w:type="continuationSeparator" w:id="0">
    <w:p w:rsidR="007D6B1B" w:rsidRDefault="007D6B1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528D1D5508D49B796F7CFD1E3B03DBA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8-1А (11091/038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3D60AD10524B8F90CE6CE889D5AAD5"/>
    <w:docVar w:name="rm_id" w:val="182"/>
    <w:docVar w:name="rm_name" w:val=" Заведующий хозяйством "/>
    <w:docVar w:name="rm_number" w:val=" 11091/038-1А (11091/038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60"/>
  </w:docVars>
  <w:rsids>
    <w:rsidRoot w:val="008C77B1"/>
    <w:rsid w:val="00025683"/>
    <w:rsid w:val="00035F4D"/>
    <w:rsid w:val="0004130D"/>
    <w:rsid w:val="00046815"/>
    <w:rsid w:val="0005566C"/>
    <w:rsid w:val="000624A8"/>
    <w:rsid w:val="0009600D"/>
    <w:rsid w:val="000D1F5B"/>
    <w:rsid w:val="000F3C2A"/>
    <w:rsid w:val="00110025"/>
    <w:rsid w:val="00111A91"/>
    <w:rsid w:val="001429B1"/>
    <w:rsid w:val="00147BF1"/>
    <w:rsid w:val="001607C8"/>
    <w:rsid w:val="00181AB1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504E"/>
    <w:rsid w:val="00717C9F"/>
    <w:rsid w:val="00754D38"/>
    <w:rsid w:val="0076042D"/>
    <w:rsid w:val="007D1852"/>
    <w:rsid w:val="007D2CEA"/>
    <w:rsid w:val="007D6B1B"/>
    <w:rsid w:val="00883461"/>
    <w:rsid w:val="008C77B1"/>
    <w:rsid w:val="008E68DE"/>
    <w:rsid w:val="008F3FC4"/>
    <w:rsid w:val="0090588D"/>
    <w:rsid w:val="0092778A"/>
    <w:rsid w:val="00967790"/>
    <w:rsid w:val="00987557"/>
    <w:rsid w:val="009A1470"/>
    <w:rsid w:val="009C555E"/>
    <w:rsid w:val="00A12349"/>
    <w:rsid w:val="00A31CD6"/>
    <w:rsid w:val="00A91908"/>
    <w:rsid w:val="00AA4551"/>
    <w:rsid w:val="00AA46ED"/>
    <w:rsid w:val="00AA4DCC"/>
    <w:rsid w:val="00AB017F"/>
    <w:rsid w:val="00AD14A4"/>
    <w:rsid w:val="00AD7C32"/>
    <w:rsid w:val="00AF796F"/>
    <w:rsid w:val="00BA5029"/>
    <w:rsid w:val="00BC2F3C"/>
    <w:rsid w:val="00C02721"/>
    <w:rsid w:val="00C93B43"/>
    <w:rsid w:val="00CE3307"/>
    <w:rsid w:val="00D76DF8"/>
    <w:rsid w:val="00D91BB3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2016-11-24T12:25:00Z</dcterms:created>
  <dcterms:modified xsi:type="dcterms:W3CDTF">2016-11-25T06:29:00Z</dcterms:modified>
</cp:coreProperties>
</file>